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B51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C192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B511E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B511E" w:rsidRPr="00AB511E">
          <w:rPr>
            <w:bCs/>
          </w:rPr>
          <w:t>24</w:t>
        </w:r>
        <w:r w:rsidR="00AB511E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C1923" w:rsidRPr="00CC192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C1923" w:rsidRPr="00CC1923">
          <w:rPr>
            <w:rStyle w:val="aa"/>
          </w:rPr>
          <w:t>440052, г. Пенза, ул. Ново-Тамбовская, д.9;</w:t>
        </w:r>
        <w:r w:rsidR="00CC1923" w:rsidRPr="00CC1923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C1923" w:rsidRPr="00CC1923">
          <w:rPr>
            <w:rStyle w:val="aa"/>
          </w:rPr>
          <w:t xml:space="preserve"> Кабинет ультразвуковой диагностики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C1923" w:rsidRPr="00CC1923">
          <w:rPr>
            <w:u w:val="single"/>
          </w:rPr>
          <w:t xml:space="preserve"> 11091/009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C1923" w:rsidRPr="00CC1923">
          <w:rPr>
            <w:rStyle w:val="aa"/>
          </w:rPr>
          <w:t xml:space="preserve"> Врач ультразвуковой диагностики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C1923" w:rsidRPr="00CC1923">
          <w:rPr>
            <w:rStyle w:val="aa"/>
          </w:rPr>
          <w:t xml:space="preserve"> 20448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C1923" w:rsidRPr="00CC192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20EC9" w:rsidP="00AD14A4">
      <w:fldSimple w:instr=" DOCVARIABLE izm_nd_new \* MERGEFORMAT ">
        <w:r w:rsidR="00AB511E" w:rsidRPr="00AB511E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B511E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100</w:t>
            </w: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B511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B511E" w:rsidRPr="00F27D93" w:rsidRDefault="00AB511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B511E" w:rsidRDefault="00AB511E" w:rsidP="00745D40">
            <w:pPr>
              <w:pStyle w:val="a8"/>
            </w:pPr>
          </w:p>
        </w:tc>
      </w:tr>
      <w:tr w:rsidR="00AB51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B511E" w:rsidRPr="00AB511E" w:rsidRDefault="00AB511E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B511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B511E" w:rsidRDefault="00AB511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B511E" w:rsidRDefault="00AB511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B511E" w:rsidRPr="00AB511E">
          <w:rPr>
            <w:bCs/>
          </w:rPr>
          <w:t>-</w:t>
        </w:r>
        <w:r w:rsidR="00AB511E" w:rsidRPr="00AB511E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B511E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B511E" w:rsidTr="00AB511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B511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B511E" w:rsidRDefault="00AB511E" w:rsidP="00AA46ED">
            <w:pPr>
              <w:pStyle w:val="a8"/>
            </w:pPr>
            <w:r w:rsidRPr="00AB511E">
              <w:t>Митяева Ольга Александровна</w:t>
            </w:r>
          </w:p>
        </w:tc>
      </w:tr>
      <w:tr w:rsidR="00AA46ED" w:rsidRPr="00AB511E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B51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B511E" w:rsidRDefault="00AB511E" w:rsidP="00AA46ED">
            <w:pPr>
              <w:pStyle w:val="a8"/>
              <w:rPr>
                <w:b/>
                <w:vertAlign w:val="superscript"/>
              </w:rPr>
            </w:pPr>
            <w:r w:rsidRPr="00AB511E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11E" w:rsidRDefault="00AB511E" w:rsidP="0076042D">
      <w:pPr>
        <w:pStyle w:val="a9"/>
      </w:pPr>
      <w:r>
        <w:separator/>
      </w:r>
    </w:p>
  </w:endnote>
  <w:endnote w:type="continuationSeparator" w:id="0">
    <w:p w:rsidR="00AB511E" w:rsidRDefault="00AB511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C192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20EC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20EC9" w:rsidRPr="00751B84">
            <w:rPr>
              <w:rStyle w:val="ad"/>
              <w:sz w:val="20"/>
              <w:szCs w:val="20"/>
            </w:rPr>
            <w:fldChar w:fldCharType="separate"/>
          </w:r>
          <w:r w:rsidR="00CC1923">
            <w:rPr>
              <w:rStyle w:val="ad"/>
              <w:noProof/>
              <w:sz w:val="20"/>
              <w:szCs w:val="20"/>
            </w:rPr>
            <w:t>1</w:t>
          </w:r>
          <w:r w:rsidR="00320EC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C1923" w:rsidRPr="00CC192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11E" w:rsidRDefault="00AB511E" w:rsidP="0076042D">
      <w:pPr>
        <w:pStyle w:val="a9"/>
      </w:pPr>
      <w:r>
        <w:separator/>
      </w:r>
    </w:p>
  </w:footnote>
  <w:footnote w:type="continuationSeparator" w:id="0">
    <w:p w:rsidR="00AB511E" w:rsidRDefault="00AB511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ультразвуковой диагностики"/>
    <w:docVar w:name="class" w:val="3.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9- Б "/>
    <w:docVar w:name="oborud" w:val=" Аппарат ультразвуковой диагностики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C578746BFF41A3BE25E996C18216F9"/>
    <w:docVar w:name="rm_id" w:val="127"/>
    <w:docVar w:name="rm_name" w:val=" Врач ультразвуковой диагностики "/>
    <w:docVar w:name="rm_number" w:val=" 11091/00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Гель "/>
    <w:docVar w:name="version" w:val="51"/>
    <w:docVar w:name="zona_name" w:val="Кабинет"/>
    <w:docVar w:name="zona_time" w:val="100"/>
  </w:docVars>
  <w:rsids>
    <w:rsidRoot w:val="00320EC9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20EC9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B511E"/>
    <w:rsid w:val="00AD14A4"/>
    <w:rsid w:val="00AD7C32"/>
    <w:rsid w:val="00AF796F"/>
    <w:rsid w:val="00B04F25"/>
    <w:rsid w:val="00BA5029"/>
    <w:rsid w:val="00BC2F3C"/>
    <w:rsid w:val="00C02721"/>
    <w:rsid w:val="00CC1923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2016-11-24T08:50:00Z</dcterms:created>
  <dcterms:modified xsi:type="dcterms:W3CDTF">2016-11-25T06:20:00Z</dcterms:modified>
</cp:coreProperties>
</file>